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ED9" w:rsidRPr="00CC4A81" w:rsidRDefault="00455ED9" w:rsidP="00CC4A81">
      <w:pPr>
        <w:spacing w:before="100" w:beforeAutospacing="1" w:after="100" w:afterAutospacing="1" w:line="240" w:lineRule="atLeast"/>
        <w:jc w:val="center"/>
        <w:outlineLvl w:val="1"/>
        <w:rPr>
          <w:rFonts w:ascii="Times New Roman" w:hAnsi="Times New Roman"/>
          <w:b/>
          <w:bCs/>
          <w:kern w:val="36"/>
          <w:sz w:val="40"/>
          <w:szCs w:val="40"/>
          <w:lang w:eastAsia="ru-RU"/>
        </w:rPr>
      </w:pPr>
      <w:r w:rsidRPr="00CC4A81">
        <w:rPr>
          <w:rFonts w:ascii="Times New Roman" w:hAnsi="Times New Roman"/>
          <w:b/>
          <w:bCs/>
          <w:kern w:val="36"/>
          <w:sz w:val="40"/>
          <w:szCs w:val="40"/>
          <w:lang w:eastAsia="ru-RU"/>
        </w:rPr>
        <w:t>Укусы насекомых</w:t>
      </w:r>
      <w:bookmarkStart w:id="0" w:name="_GoBack"/>
      <w:bookmarkEnd w:id="0"/>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sz w:val="28"/>
          <w:szCs w:val="28"/>
          <w:lang w:eastAsia="ru-RU"/>
        </w:rPr>
        <w:t>Как помочь ребенку при укусах насекомых, и как этих укусов вообще избежать? Летом эти вопросы становятся очень актуальными для родителей. Даже те дети, которые остаются летом в городе, проводят на улице уйму времени.</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sz w:val="28"/>
          <w:szCs w:val="28"/>
          <w:lang w:eastAsia="ru-RU"/>
        </w:rPr>
        <w:t>При таком раскладе укусов насекомых едва ли удастся избежать. Опасность для малыша представляют как кровососущие (комары, слепни, клещи) насекомые, так и жалящие (пчелы, осы, шершни). Остановимся на каждом из них подробнее.</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b/>
          <w:bCs/>
          <w:i/>
          <w:iCs/>
          <w:sz w:val="28"/>
          <w:szCs w:val="28"/>
          <w:lang w:eastAsia="ru-RU"/>
        </w:rPr>
        <w:t>Укус комара</w:t>
      </w:r>
      <w:r w:rsidRPr="009F075B">
        <w:rPr>
          <w:rFonts w:ascii="Times New Roman" w:hAnsi="Times New Roman"/>
          <w:sz w:val="28"/>
          <w:szCs w:val="28"/>
          <w:lang w:eastAsia="ru-RU"/>
        </w:rPr>
        <w:t>. Обычно комары и их укусы не воспринимаются родителями всерьез и остаются необработанными, а зря! Комары могут переносить возбудителей инфекционных заболеваний, поэтому если вы заметили у малыша укус комара, скорее обработайте его зеленкой или спиртом. Нередко у маленьких детей наблюдается сильная аллергическая реакция на укусы комаров. Место укуса у малышей зудит и опухает сильнее, чем у взрослых. К примеру, если комар укусил ребенка в бровь, вполне возможно, что через пару часов у малыша заплывет весь глазик. В этом случае нам на помощь придут антигистаминные препараты (фенистил, зиртек), которые нужно всегда иметь под рукой. Для снятия зуда можно воспользоваться раствором соды (1 чайная ложка соды на стакан теплой воды), также неплохо помогают антигистаминные мази, например, фенистил-гель.</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b/>
          <w:bCs/>
          <w:i/>
          <w:iCs/>
          <w:sz w:val="28"/>
          <w:szCs w:val="28"/>
          <w:lang w:eastAsia="ru-RU"/>
        </w:rPr>
        <w:t>Укус слепня.</w:t>
      </w:r>
      <w:r w:rsidRPr="009F075B">
        <w:rPr>
          <w:rFonts w:ascii="Times New Roman" w:hAnsi="Times New Roman"/>
          <w:sz w:val="28"/>
          <w:szCs w:val="28"/>
          <w:lang w:eastAsia="ru-RU"/>
        </w:rPr>
        <w:t xml:space="preserve"> Если ваш ребенок любит плескаться в воде под открытым небом, то встреча со слепнями неизбежна. Укусы слепней более болезнены, чем укусы комаров, поэтому укус слепня вряд ли останется незамеченным. Наверняка кроха известит вас о случившимся громким плачем. Укус слепня опасен тем, что эти насекомые нередко являются разносчиками инфекций. Если ребенка укусил слепень, действуйте так же, как при укусе комара: намажьте место укуса зеленкой или спиртом, при необходимости дайте ребенку антигистаминный препарат.</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b/>
          <w:bCs/>
          <w:i/>
          <w:iCs/>
          <w:sz w:val="28"/>
          <w:szCs w:val="28"/>
          <w:lang w:eastAsia="ru-RU"/>
        </w:rPr>
        <w:t>Укус клеща.</w:t>
      </w:r>
      <w:r w:rsidRPr="009F075B">
        <w:rPr>
          <w:rFonts w:ascii="Times New Roman" w:hAnsi="Times New Roman"/>
          <w:sz w:val="28"/>
          <w:szCs w:val="28"/>
          <w:lang w:eastAsia="ru-RU"/>
        </w:rPr>
        <w:t xml:space="preserve"> Из кровососущих насекомых клещи представляют наибольшую опасность, поскольку они переносят возбудителей опасных инфекционных заболеваний, в том числе энцефалита (воспаления головного мозга). Излюбленное место обитания клещей - трава и невысокие кустарники. Эти насекомые встречаются как в черте города, так и за его пределами. Укус клеща практически безболезненный и не будет беспокоить ребенка первые несколько дней. Чтобы вовремя обнаружить клеща, внимательно осматривайте ребенка после прогулок, уделяя особое внимание ушным, подмышечным и паховым складкам и голове. Если вы заметили на теле малыша клеща, лучше обратитесь ко врачу.</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b/>
          <w:bCs/>
          <w:i/>
          <w:iCs/>
          <w:sz w:val="28"/>
          <w:szCs w:val="28"/>
          <w:lang w:eastAsia="ru-RU"/>
        </w:rPr>
        <w:t>Укусы жалящих насекомых (пчел, ос, шершней).</w:t>
      </w:r>
      <w:r w:rsidRPr="009F075B">
        <w:rPr>
          <w:rFonts w:ascii="Times New Roman" w:hAnsi="Times New Roman"/>
          <w:sz w:val="28"/>
          <w:szCs w:val="28"/>
          <w:lang w:eastAsia="ru-RU"/>
        </w:rPr>
        <w:t xml:space="preserve"> Жалящие насекомые наиболее агрессивны в июле и августе. Их укусы очень болезнены и токсичны. Они могут вызвать у ребенка сильнейшую аллергическую реакцию вплоть до анафилактического шока. Если кроху укусили, дайте ему антигистаминный препарат и смажьте место укуса антигистаминной мазью.</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sz w:val="28"/>
          <w:szCs w:val="28"/>
          <w:lang w:eastAsia="ru-RU"/>
        </w:rPr>
        <w:t>Если малыша укусила пчела, не забудьте вытащить жало. К месту укуса можно приложить холодный компресс.</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sz w:val="28"/>
          <w:szCs w:val="28"/>
          <w:lang w:eastAsia="ru-RU"/>
        </w:rPr>
        <w:t>Осы и шершни могут переносить инфекционные заболевания, поэтому место укуса нужно сначала обработать антисептиком.</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sz w:val="28"/>
          <w:szCs w:val="28"/>
          <w:lang w:eastAsia="ru-RU"/>
        </w:rPr>
        <w:t>Если отек на месте укуса продолжает увеличиваться, срочно обратитесь ко врачу.</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b/>
          <w:bCs/>
          <w:i/>
          <w:iCs/>
          <w:sz w:val="28"/>
          <w:szCs w:val="28"/>
          <w:lang w:eastAsia="ru-RU"/>
        </w:rPr>
        <w:t>Профилактика</w:t>
      </w:r>
      <w:r w:rsidRPr="009F075B">
        <w:rPr>
          <w:rFonts w:ascii="Times New Roman" w:hAnsi="Times New Roman"/>
          <w:sz w:val="28"/>
          <w:szCs w:val="28"/>
          <w:lang w:eastAsia="ru-RU"/>
        </w:rPr>
        <w:t>. Разумеется, лучше постараться избежать укусов насекомых, чем потом расхлебывать последствия. Что мы можем для этого сделать?</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sz w:val="28"/>
          <w:szCs w:val="28"/>
          <w:lang w:eastAsia="ru-RU"/>
        </w:rPr>
        <w:t>Если ребенку еще нет 1 года, то, пожалуй, чуть ли не единственный способ оградить ребенка от укусов насекомых - это повесить москитную сетку на детскую кроватку и коляску. Помимо этого для защиты от комаров можно использовать фумигатор (лучше с жидкостью).</w:t>
      </w:r>
    </w:p>
    <w:p w:rsidR="00455ED9" w:rsidRPr="009F075B" w:rsidRDefault="00455ED9" w:rsidP="009F075B">
      <w:pPr>
        <w:spacing w:before="100" w:beforeAutospacing="1" w:after="100" w:afterAutospacing="1" w:line="240" w:lineRule="atLeast"/>
        <w:ind w:left="720"/>
        <w:jc w:val="both"/>
        <w:rPr>
          <w:rFonts w:ascii="Times New Roman" w:hAnsi="Times New Roman"/>
          <w:sz w:val="28"/>
          <w:szCs w:val="28"/>
          <w:lang w:eastAsia="ru-RU"/>
        </w:rPr>
      </w:pPr>
      <w:r w:rsidRPr="009F075B">
        <w:rPr>
          <w:rFonts w:ascii="Times New Roman" w:hAnsi="Times New Roman"/>
          <w:sz w:val="28"/>
          <w:szCs w:val="28"/>
          <w:lang w:eastAsia="ru-RU"/>
        </w:rPr>
        <w:t>Детишкам от 1 года можно без труда подобрать крем для защиты от укусов кровососущих насекомых. Что касается жалящих насекомых, то тут многое зависит от вас. Избегайте потенциально опасных ситуаций: не давайте малышу есть на улице сладости, отводите ребенка в сторону, если рядом летает жалящее насекомое.</w:t>
      </w:r>
    </w:p>
    <w:p w:rsidR="00455ED9" w:rsidRPr="009F075B" w:rsidRDefault="00455ED9" w:rsidP="009F075B">
      <w:pPr>
        <w:ind w:left="720"/>
      </w:pPr>
    </w:p>
    <w:sectPr w:rsidR="00455ED9" w:rsidRPr="009F075B" w:rsidSect="009F075B">
      <w:pgSz w:w="11906" w:h="16838"/>
      <w:pgMar w:top="1079" w:right="1106" w:bottom="1258" w:left="3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0330"/>
    <w:rsid w:val="00455ED9"/>
    <w:rsid w:val="005425BE"/>
    <w:rsid w:val="00700330"/>
    <w:rsid w:val="009F075B"/>
    <w:rsid w:val="00BB0DEC"/>
    <w:rsid w:val="00CC4A81"/>
    <w:rsid w:val="00EE5B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DE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9654230">
      <w:marLeft w:val="0"/>
      <w:marRight w:val="0"/>
      <w:marTop w:val="0"/>
      <w:marBottom w:val="0"/>
      <w:divBdr>
        <w:top w:val="none" w:sz="0" w:space="0" w:color="auto"/>
        <w:left w:val="none" w:sz="0" w:space="0" w:color="auto"/>
        <w:bottom w:val="none" w:sz="0" w:space="0" w:color="auto"/>
        <w:right w:val="none" w:sz="0" w:space="0" w:color="auto"/>
      </w:divBdr>
      <w:divsChild>
        <w:div w:id="639654229">
          <w:marLeft w:val="0"/>
          <w:marRight w:val="0"/>
          <w:marTop w:val="0"/>
          <w:marBottom w:val="0"/>
          <w:divBdr>
            <w:top w:val="none" w:sz="0" w:space="0" w:color="auto"/>
            <w:left w:val="none" w:sz="0" w:space="0" w:color="auto"/>
            <w:bottom w:val="none" w:sz="0" w:space="0" w:color="auto"/>
            <w:right w:val="none" w:sz="0" w:space="0" w:color="auto"/>
          </w:divBdr>
          <w:divsChild>
            <w:div w:id="639654223">
              <w:marLeft w:val="0"/>
              <w:marRight w:val="0"/>
              <w:marTop w:val="0"/>
              <w:marBottom w:val="0"/>
              <w:divBdr>
                <w:top w:val="none" w:sz="0" w:space="0" w:color="auto"/>
                <w:left w:val="none" w:sz="0" w:space="0" w:color="auto"/>
                <w:bottom w:val="none" w:sz="0" w:space="0" w:color="auto"/>
                <w:right w:val="none" w:sz="0" w:space="0" w:color="auto"/>
              </w:divBdr>
              <w:divsChild>
                <w:div w:id="639654227">
                  <w:marLeft w:val="0"/>
                  <w:marRight w:val="0"/>
                  <w:marTop w:val="0"/>
                  <w:marBottom w:val="0"/>
                  <w:divBdr>
                    <w:top w:val="none" w:sz="0" w:space="0" w:color="auto"/>
                    <w:left w:val="none" w:sz="0" w:space="0" w:color="auto"/>
                    <w:bottom w:val="single" w:sz="6" w:space="0" w:color="CAD0D0"/>
                    <w:right w:val="none" w:sz="0" w:space="0" w:color="auto"/>
                  </w:divBdr>
                  <w:divsChild>
                    <w:div w:id="639654225">
                      <w:marLeft w:val="-1125"/>
                      <w:marRight w:val="0"/>
                      <w:marTop w:val="0"/>
                      <w:marBottom w:val="0"/>
                      <w:divBdr>
                        <w:top w:val="none" w:sz="0" w:space="0" w:color="auto"/>
                        <w:left w:val="none" w:sz="0" w:space="0" w:color="auto"/>
                        <w:bottom w:val="none" w:sz="0" w:space="0" w:color="auto"/>
                        <w:right w:val="none" w:sz="0" w:space="0" w:color="auto"/>
                      </w:divBdr>
                      <w:divsChild>
                        <w:div w:id="639654228">
                          <w:marLeft w:val="0"/>
                          <w:marRight w:val="0"/>
                          <w:marTop w:val="0"/>
                          <w:marBottom w:val="0"/>
                          <w:divBdr>
                            <w:top w:val="none" w:sz="0" w:space="0" w:color="auto"/>
                            <w:left w:val="none" w:sz="0" w:space="0" w:color="auto"/>
                            <w:bottom w:val="none" w:sz="0" w:space="0" w:color="auto"/>
                            <w:right w:val="none" w:sz="0" w:space="0" w:color="auto"/>
                          </w:divBdr>
                          <w:divsChild>
                            <w:div w:id="639654226">
                              <w:marLeft w:val="0"/>
                              <w:marRight w:val="0"/>
                              <w:marTop w:val="0"/>
                              <w:marBottom w:val="0"/>
                              <w:divBdr>
                                <w:top w:val="none" w:sz="0" w:space="0" w:color="auto"/>
                                <w:left w:val="none" w:sz="0" w:space="0" w:color="auto"/>
                                <w:bottom w:val="none" w:sz="0" w:space="0" w:color="auto"/>
                                <w:right w:val="none" w:sz="0" w:space="0" w:color="auto"/>
                              </w:divBdr>
                              <w:divsChild>
                                <w:div w:id="63965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563</Words>
  <Characters>3212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1</cp:lastModifiedBy>
  <cp:revision>3</cp:revision>
  <cp:lastPrinted>2011-06-21T05:01:00Z</cp:lastPrinted>
  <dcterms:created xsi:type="dcterms:W3CDTF">2011-06-20T12:43:00Z</dcterms:created>
  <dcterms:modified xsi:type="dcterms:W3CDTF">2011-06-21T05:01:00Z</dcterms:modified>
</cp:coreProperties>
</file>